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8ACF" w14:textId="77777777" w:rsidR="002B5607" w:rsidRPr="002312B9" w:rsidRDefault="002B5607" w:rsidP="00FF1D8B">
      <w:pPr>
        <w:jc w:val="center"/>
        <w:rPr>
          <w:rFonts w:ascii="DB Office" w:hAnsi="DB Office"/>
        </w:rPr>
      </w:pPr>
    </w:p>
    <w:p w14:paraId="0B11E877" w14:textId="77777777" w:rsidR="002B5607" w:rsidRPr="002312B9" w:rsidRDefault="002B5607" w:rsidP="002B560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14:paraId="490FD8B9" w14:textId="77777777" w:rsidR="002B5607" w:rsidRPr="002312B9" w:rsidRDefault="002B5607" w:rsidP="002B5607">
      <w:pPr>
        <w:jc w:val="center"/>
        <w:rPr>
          <w:rFonts w:ascii="DB Office" w:hAnsi="DB Office"/>
        </w:rPr>
      </w:pPr>
    </w:p>
    <w:p w14:paraId="7FFA1396" w14:textId="77777777" w:rsidR="002B5607" w:rsidRPr="002312B9" w:rsidRDefault="002B5607" w:rsidP="002B560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14:paraId="37CE4E4A" w14:textId="77777777" w:rsidR="006B1AE6" w:rsidRDefault="002B5607" w:rsidP="006B1AE6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14:paraId="009E3CD6" w14:textId="77777777" w:rsidR="006B1AE6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14:paraId="519089F3" w14:textId="77777777" w:rsidR="002B5607" w:rsidRPr="006B1AE6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" w:name="Text1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="002B5607" w:rsidRPr="002312B9">
        <w:rPr>
          <w:rFonts w:ascii="DB Office" w:hAnsi="DB Office"/>
        </w:rPr>
        <w:br/>
      </w:r>
    </w:p>
    <w:p w14:paraId="31090F90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3A6D5EA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="0030145F" w:rsidRPr="002312B9">
        <w:rPr>
          <w:rFonts w:ascii="DB Office" w:hAnsi="DB Office"/>
          <w:sz w:val="19"/>
        </w:rPr>
        <w:t>Auftraggeber einen Vertrag über</w:t>
      </w:r>
    </w:p>
    <w:p w14:paraId="72693A3C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9EC13E5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14:paraId="00C41B07" w14:textId="77777777" w:rsidR="002B5607" w:rsidRPr="002312B9" w:rsidRDefault="00443E04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2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Bf Rot am See, Str. 4953; Zwischenbaustufe 3c Awanst Satteldorf; Kabeltiefbauarbeiten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="002B5607" w:rsidRPr="002312B9">
        <w:rPr>
          <w:rFonts w:ascii="DB Office" w:hAnsi="DB Office"/>
        </w:rPr>
        <w:br/>
      </w:r>
    </w:p>
    <w:p w14:paraId="7E4D7F0E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7E104008" w14:textId="77777777" w:rsidR="002B5607" w:rsidRPr="002312B9" w:rsidRDefault="002B5607" w:rsidP="002B560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14:paraId="507579B4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5CABF8A" w14:textId="2B4237AE" w:rsidR="002B5607" w:rsidRPr="002312B9" w:rsidRDefault="002B5607" w:rsidP="003B218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3" w:name="AG_FIRMENNAME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8E4BA3" w:rsidRPr="008E4BA3">
        <w:rPr>
          <w:rFonts w:ascii="DB Office" w:hAnsi="DB Office"/>
          <w:noProof/>
          <w:sz w:val="16"/>
        </w:rPr>
        <w:t>DB RegioNetz Infrastruktur GmbH</w:t>
      </w:r>
      <w:r w:rsidR="00B44459">
        <w:rPr>
          <w:rFonts w:ascii="DB Office" w:hAnsi="DB Office"/>
          <w:sz w:val="16"/>
        </w:rPr>
        <w:fldChar w:fldCharType="end"/>
      </w:r>
      <w:bookmarkEnd w:id="3"/>
      <w:r w:rsidR="00443E04" w:rsidRPr="003A67AB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4" w:name="AG_STRASSE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9B44A1" w:rsidRPr="009B44A1">
        <w:rPr>
          <w:rFonts w:ascii="DB Office" w:hAnsi="DB Office"/>
          <w:noProof/>
          <w:sz w:val="16"/>
        </w:rPr>
        <w:t>Europa-Allee 70-76</w:t>
      </w:r>
      <w:r w:rsidR="00233C58">
        <w:rPr>
          <w:rFonts w:ascii="DB Office" w:hAnsi="DB Office"/>
          <w:sz w:val="16"/>
        </w:rPr>
        <w:fldChar w:fldCharType="end"/>
      </w:r>
      <w:bookmarkEnd w:id="4"/>
      <w:r w:rsidR="00443E04" w:rsidRPr="003A67AB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5" w:name="AG_PLZ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3820B4" w:rsidRPr="003820B4">
        <w:rPr>
          <w:rFonts w:ascii="DB Office" w:hAnsi="DB Office"/>
          <w:noProof/>
          <w:sz w:val="16"/>
        </w:rPr>
        <w:t>60486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6" w:name="AG_ORT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696A2B" w:rsidRPr="00696A2B">
        <w:rPr>
          <w:rFonts w:ascii="DB Office" w:hAnsi="DB Office"/>
          <w:noProof/>
          <w:sz w:val="16"/>
        </w:rPr>
        <w:t>Frankfurt am Main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14:paraId="0E22E01C" w14:textId="77777777" w:rsidR="002B5607" w:rsidRPr="002312B9" w:rsidRDefault="002B5607" w:rsidP="003B218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7" w:name="Text5"/>
      <w:r w:rsidR="006B1AE6">
        <w:rPr>
          <w:rFonts w:ascii="DB Office" w:hAnsi="DB Office"/>
          <w:sz w:val="16"/>
        </w:rPr>
        <w:instrText xml:space="preserve"> FORMTEXT </w:instrText>
      </w:r>
      <w:r w:rsidR="006B1AE6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14:paraId="6AFC56E1" w14:textId="77777777" w:rsidR="002B5607" w:rsidRPr="002312B9" w:rsidRDefault="002B5607" w:rsidP="002B5607">
      <w:pPr>
        <w:keepLines/>
        <w:jc w:val="both"/>
        <w:rPr>
          <w:rFonts w:ascii="DB Office" w:hAnsi="DB Office"/>
          <w:sz w:val="10"/>
        </w:rPr>
      </w:pPr>
    </w:p>
    <w:p w14:paraId="6D9DE53B" w14:textId="32741B26" w:rsidR="002B5607" w:rsidRPr="002312B9" w:rsidRDefault="002B5607" w:rsidP="00A16B2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8" w:name="BT_NAME1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5F70FC" w:rsidRPr="005F70FC">
        <w:rPr>
          <w:rFonts w:ascii="DB Office" w:hAnsi="DB Office"/>
          <w:noProof/>
          <w:sz w:val="16"/>
        </w:rPr>
        <w:t>DB RegioNetz Infrastruktur GmbH</w:t>
      </w:r>
      <w:r w:rsidR="00964753">
        <w:rPr>
          <w:rFonts w:ascii="DB Office" w:hAnsi="DB Office"/>
          <w:noProof/>
          <w:sz w:val="16"/>
        </w:rPr>
        <w:t xml:space="preserve">, </w:t>
      </w:r>
      <w:r w:rsidR="00964753" w:rsidRPr="00964753">
        <w:rPr>
          <w:rFonts w:ascii="DB Office" w:hAnsi="DB Office"/>
          <w:noProof/>
          <w:sz w:val="16"/>
        </w:rPr>
        <w:t>V.I-RNI-WFB-IP</w:t>
      </w:r>
      <w:r w:rsidR="00443E04">
        <w:rPr>
          <w:rFonts w:ascii="DB Office" w:hAnsi="DB Office"/>
          <w:sz w:val="16"/>
        </w:rPr>
        <w:fldChar w:fldCharType="end"/>
      </w:r>
      <w:bookmarkEnd w:id="8"/>
      <w:r w:rsidR="00443E04" w:rsidRPr="003A67AB">
        <w:rPr>
          <w:rFonts w:ascii="DB Office" w:hAnsi="DB Office"/>
        </w:rPr>
        <w:br/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9" w:name="BT_STRASSE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E76A25" w:rsidRPr="00E76A25">
        <w:rPr>
          <w:rFonts w:ascii="DB Office" w:hAnsi="DB Office"/>
          <w:noProof/>
          <w:sz w:val="16"/>
        </w:rPr>
        <w:t>Elisenstraße 30</w:t>
      </w:r>
      <w:r w:rsidR="00443E04" w:rsidRPr="00A16B20">
        <w:rPr>
          <w:rFonts w:ascii="DB Office" w:hAnsi="DB Office"/>
          <w:sz w:val="16"/>
        </w:rPr>
        <w:fldChar w:fldCharType="end"/>
      </w:r>
      <w:bookmarkEnd w:id="9"/>
      <w:r w:rsidR="00443E04" w:rsidRPr="00A16B20">
        <w:rPr>
          <w:rFonts w:ascii="DB Office" w:hAnsi="DB Office"/>
          <w:sz w:val="16"/>
        </w:rPr>
        <w:br/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0" w:name="BT_PLZ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964E79" w:rsidRPr="00964E79">
        <w:rPr>
          <w:rFonts w:ascii="DB Office" w:hAnsi="DB Office"/>
          <w:noProof/>
          <w:sz w:val="16"/>
        </w:rPr>
        <w:t>63739</w:t>
      </w:r>
      <w:r w:rsidR="00443E04" w:rsidRPr="00A16B20">
        <w:rPr>
          <w:rFonts w:ascii="DB Office" w:hAnsi="DB Office"/>
          <w:sz w:val="16"/>
        </w:rPr>
        <w:fldChar w:fldCharType="end"/>
      </w:r>
      <w:bookmarkEnd w:id="10"/>
      <w:r w:rsidR="00443E04" w:rsidRPr="00A16B20">
        <w:rPr>
          <w:rFonts w:ascii="DB Office" w:hAnsi="DB Office"/>
          <w:sz w:val="16"/>
        </w:rPr>
        <w:t xml:space="preserve"> </w:t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1" w:name="BT_ORT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383479" w:rsidRPr="00383479">
        <w:rPr>
          <w:rFonts w:ascii="DB Office" w:hAnsi="DB Office"/>
          <w:noProof/>
          <w:sz w:val="16"/>
        </w:rPr>
        <w:t xml:space="preserve">Aschaffenburg </w:t>
      </w:r>
      <w:r w:rsidR="00443E04" w:rsidRPr="00A16B20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14:paraId="5D6FED10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29E6568E" w14:textId="77777777" w:rsidR="0000799A" w:rsidRPr="0000799A" w:rsidRDefault="0000799A" w:rsidP="0000799A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14:paraId="049353F7" w14:textId="77777777" w:rsidR="002B5607" w:rsidRPr="002312B9" w:rsidRDefault="0000799A" w:rsidP="0000799A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14:paraId="2308DE0F" w14:textId="77777777" w:rsidR="002B5607" w:rsidRPr="002312B9" w:rsidRDefault="002B5607" w:rsidP="002B5607">
      <w:pPr>
        <w:jc w:val="both"/>
        <w:rPr>
          <w:rFonts w:ascii="DB Office" w:hAnsi="DB Office"/>
          <w:b/>
          <w:sz w:val="20"/>
        </w:rPr>
      </w:pPr>
    </w:p>
    <w:p w14:paraId="263BA930" w14:textId="77777777" w:rsidR="002B5607" w:rsidRPr="002312B9" w:rsidRDefault="002B5607" w:rsidP="002B560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14:paraId="59D651B4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14:paraId="0E095A3C" w14:textId="77777777" w:rsidR="002B5607" w:rsidRPr="00A51701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2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="002B5607" w:rsidRPr="00A51701">
        <w:rPr>
          <w:rFonts w:ascii="DB Office" w:hAnsi="DB Office"/>
          <w:sz w:val="16"/>
        </w:rPr>
        <w:br/>
      </w:r>
    </w:p>
    <w:p w14:paraId="17D75C3B" w14:textId="77777777" w:rsidR="002B5607" w:rsidRPr="00A51701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3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="002B5607" w:rsidRPr="00A51701">
        <w:rPr>
          <w:rFonts w:ascii="DB Office" w:hAnsi="DB Office"/>
          <w:sz w:val="16"/>
        </w:rPr>
        <w:br/>
      </w:r>
    </w:p>
    <w:p w14:paraId="3BFA1242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039B4B1E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30145F" w:rsidRPr="002312B9">
        <w:rPr>
          <w:rFonts w:ascii="DB Office" w:hAnsi="DB Office"/>
          <w:sz w:val="19"/>
        </w:rPr>
        <w:t>rag bis zu einer Gesamthöhe von</w:t>
      </w:r>
    </w:p>
    <w:p w14:paraId="779D68E7" w14:textId="77777777" w:rsidR="002B5607" w:rsidRPr="002312B9" w:rsidRDefault="002B5607" w:rsidP="002B5607">
      <w:pPr>
        <w:spacing w:line="120" w:lineRule="exact"/>
        <w:rPr>
          <w:rFonts w:ascii="DB Office" w:hAnsi="DB Office"/>
          <w:sz w:val="19"/>
        </w:rPr>
      </w:pPr>
    </w:p>
    <w:p w14:paraId="6CCE7029" w14:textId="77777777" w:rsidR="002B5607" w:rsidRPr="00A51701" w:rsidRDefault="00443E04" w:rsidP="002B560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4" w:name="Text18"/>
      <w:r w:rsidR="008E1EEE" w:rsidRPr="00A51701">
        <w:rPr>
          <w:rFonts w:ascii="DB Office" w:hAnsi="DB Office"/>
          <w:sz w:val="16"/>
        </w:rPr>
        <w:instrText xml:space="preserve"> FORMTEXT </w:instrText>
      </w:r>
      <w:r w:rsidR="008E1EEE" w:rsidRPr="00A51701">
        <w:rPr>
          <w:rFonts w:ascii="DB Office" w:hAnsi="DB Office"/>
          <w:sz w:val="16"/>
        </w:rPr>
      </w:r>
      <w:r w:rsidR="008E1EEE" w:rsidRPr="00A51701">
        <w:rPr>
          <w:rFonts w:ascii="DB Office" w:hAnsi="DB Office"/>
          <w:sz w:val="16"/>
        </w:rPr>
        <w:fldChar w:fldCharType="separate"/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sz w:val="16"/>
        </w:rPr>
        <w:fldChar w:fldCharType="end"/>
      </w:r>
      <w:bookmarkEnd w:id="14"/>
    </w:p>
    <w:p w14:paraId="46B1B3AE" w14:textId="77777777" w:rsidR="002B5607" w:rsidRPr="002312B9" w:rsidRDefault="002B5607" w:rsidP="002B560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="005E2808" w:rsidRPr="002312B9">
        <w:rPr>
          <w:rFonts w:ascii="DB Office" w:hAnsi="DB Office"/>
          <w:sz w:val="19"/>
        </w:rPr>
        <w:t>................... EUR, (i.</w:t>
      </w:r>
      <w:r w:rsidR="00D5028B" w:rsidRPr="002312B9">
        <w:rPr>
          <w:rFonts w:ascii="DB Office" w:hAnsi="DB Office"/>
          <w:sz w:val="19"/>
        </w:rPr>
        <w:t xml:space="preserve"> </w:t>
      </w:r>
      <w:r w:rsidR="005E2808" w:rsidRPr="002312B9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14:paraId="2A46EB83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7DC5B722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="0030145F" w:rsidRPr="002312B9">
        <w:rPr>
          <w:rFonts w:ascii="DB Office" w:hAnsi="DB Office"/>
          <w:sz w:val="19"/>
        </w:rPr>
        <w:t>n den Auftraggeber zu zahlen.</w:t>
      </w:r>
    </w:p>
    <w:p w14:paraId="250F9C8C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62F570D0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="005F44C6" w:rsidRPr="002312B9">
        <w:rPr>
          <w:rFonts w:ascii="DB Office" w:hAnsi="DB Office"/>
          <w:sz w:val="19"/>
        </w:rPr>
        <w:t>Vorausklage gemäß § 771 BGB wird verzichtet.</w:t>
      </w:r>
    </w:p>
    <w:p w14:paraId="7CF5C01D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7AD80F98" w14:textId="77777777" w:rsidR="0000799A" w:rsidRPr="0000799A" w:rsidRDefault="002B5607" w:rsidP="0000799A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="0000799A" w:rsidRPr="0000799A">
        <w:rPr>
          <w:rFonts w:ascii="DB Office" w:hAnsi="DB Office"/>
          <w:sz w:val="19"/>
        </w:rPr>
        <w:t>Die Bürgschaftsforderung</w:t>
      </w:r>
    </w:p>
    <w:p w14:paraId="4DDB2C2F" w14:textId="77777777" w:rsidR="005F44C6" w:rsidRPr="002312B9" w:rsidRDefault="0000799A" w:rsidP="0000799A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14:paraId="6C3AEB8D" w14:textId="77777777" w:rsidR="005F44C6" w:rsidRPr="002312B9" w:rsidRDefault="005F44C6" w:rsidP="002B5607">
      <w:pPr>
        <w:jc w:val="both"/>
        <w:outlineLvl w:val="0"/>
        <w:rPr>
          <w:rFonts w:ascii="DB Office" w:hAnsi="DB Office"/>
          <w:sz w:val="19"/>
        </w:rPr>
      </w:pPr>
    </w:p>
    <w:p w14:paraId="2B6B7051" w14:textId="77777777" w:rsidR="002B5607" w:rsidRPr="002312B9" w:rsidRDefault="002B5607" w:rsidP="002B5607">
      <w:pPr>
        <w:spacing w:line="40" w:lineRule="exact"/>
        <w:jc w:val="both"/>
        <w:rPr>
          <w:rFonts w:ascii="DB Office" w:hAnsi="DB Office"/>
          <w:sz w:val="19"/>
        </w:rPr>
      </w:pPr>
    </w:p>
    <w:p w14:paraId="53C0A313" w14:textId="77777777" w:rsidR="002B5607" w:rsidRPr="00A20CAF" w:rsidRDefault="002B5607" w:rsidP="002B560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14:paraId="203CECF7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</w:p>
    <w:p w14:paraId="5C5B8A22" w14:textId="77777777" w:rsidR="009E1053" w:rsidRPr="002312B9" w:rsidRDefault="009E1053" w:rsidP="002B5607">
      <w:pPr>
        <w:spacing w:line="160" w:lineRule="exact"/>
        <w:rPr>
          <w:rFonts w:ascii="DB Office" w:hAnsi="DB Office"/>
          <w:sz w:val="20"/>
        </w:rPr>
      </w:pPr>
    </w:p>
    <w:p w14:paraId="3ECF225A" w14:textId="77777777" w:rsidR="009E1053" w:rsidRPr="002312B9" w:rsidRDefault="008E1EEE" w:rsidP="00A16B20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5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6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14:paraId="2B65B508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14:paraId="77DEC1AE" w14:textId="77777777" w:rsidR="002B5607" w:rsidRPr="002312B9" w:rsidRDefault="002B5607" w:rsidP="002B560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(Ort, Datum)</w:t>
      </w:r>
      <w:r w:rsidRPr="002312B9">
        <w:rPr>
          <w:rFonts w:ascii="DB Office" w:hAnsi="DB Office"/>
        </w:rPr>
        <w:t xml:space="preserve">   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14:paraId="37B91EE2" w14:textId="77777777" w:rsidR="0090039F" w:rsidRPr="00A20CAF" w:rsidRDefault="002B5607" w:rsidP="00A20CAF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="0090039F" w:rsidRPr="00A20CA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5478E" w14:textId="77777777" w:rsidR="00054E3C" w:rsidRDefault="00054E3C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c>
        <w:tcPr>
          <w:tcW w:w="1701" w:type="dxa"/>
        </w:tcPr>
        <w:p w14:paraId="564D9573" w14:textId="77777777" w:rsidR="00054E3C" w:rsidRDefault="00054E3C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796B40E1" w14:textId="77777777" w:rsidR="00054E3C" w:rsidRDefault="00054E3C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22A4EB5B" w14:textId="77777777" w:rsidR="00054E3C" w:rsidRDefault="00054E3C" w:rsidP="00D2413D">
          <w:pPr>
            <w:pStyle w:val="FuzeileRechts"/>
            <w:ind w:right="57"/>
            <w:rPr>
              <w:sz w:val="16"/>
            </w:rPr>
          </w:pPr>
        </w:p>
      </w:tc>
    </w:tr>
  </w:tbl>
  <w:p w14:paraId="28048856" w14:textId="77777777" w:rsidR="00054E3C" w:rsidRDefault="00054E3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c>
        <w:tcPr>
          <w:tcW w:w="1701" w:type="dxa"/>
        </w:tcPr>
        <w:p w14:paraId="0123ABAB" w14:textId="77777777" w:rsidR="00054E3C" w:rsidRPr="00800D62" w:rsidRDefault="004C744A" w:rsidP="0083209E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="0090039F" w:rsidRPr="00800D62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="0090039F" w:rsidRPr="00800D62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="0090039F" w:rsidRPr="00800D62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14:paraId="507D6A34" w14:textId="77777777" w:rsidR="00054E3C" w:rsidRPr="00800D62" w:rsidRDefault="00CE675C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14:paraId="766037BD" w14:textId="77777777" w:rsidR="00054E3C" w:rsidRPr="00800D62" w:rsidRDefault="00054E3C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c>
        <w:tcPr>
          <w:tcW w:w="1701" w:type="dxa"/>
        </w:tcPr>
        <w:p w14:paraId="1A97B63F" w14:textId="77777777" w:rsidR="00054E3C" w:rsidRPr="0083209E" w:rsidRDefault="0083209E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14:paraId="49373C4B" w14:textId="77777777" w:rsidR="00054E3C" w:rsidRPr="00800D62" w:rsidRDefault="00B92FB4" w:rsidP="006B5AC1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="00054E3C" w:rsidRPr="00800D62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14:paraId="6710E5EE" w14:textId="77777777" w:rsidR="00054E3C" w:rsidRDefault="006B5AC1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14:paraId="0E51CFC1" w14:textId="77777777" w:rsidR="0049798A" w:rsidRPr="00800D62" w:rsidRDefault="0049798A" w:rsidP="00D25DA0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3B60C2BC" w14:textId="77777777" w:rsidR="00054E3C" w:rsidRDefault="00054E3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42AF9F64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6682A561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3D0F6337" w14:textId="77777777" w:rsidR="00054E3C" w:rsidRDefault="00054E3C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c>
        <w:tcPr>
          <w:tcW w:w="6380" w:type="dxa"/>
          <w:gridSpan w:val="2"/>
        </w:tcPr>
        <w:p w14:paraId="3A6BE27E" w14:textId="77777777" w:rsidR="00054E3C" w:rsidRDefault="00054E3C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57DCC8F3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4C15EF90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53661D66" w14:textId="77777777" w:rsidR="00054E3C" w:rsidRDefault="00054E3C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0E3A1" w14:textId="77777777" w:rsidR="00054E3C" w:rsidRDefault="00054E3C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4A0E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820B4"/>
    <w:rsid w:val="00383479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5F70FC"/>
    <w:rsid w:val="00613CDD"/>
    <w:rsid w:val="0064619D"/>
    <w:rsid w:val="00673394"/>
    <w:rsid w:val="00675404"/>
    <w:rsid w:val="00691F16"/>
    <w:rsid w:val="00696A2B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8E4BA3"/>
    <w:rsid w:val="0090039F"/>
    <w:rsid w:val="00964753"/>
    <w:rsid w:val="00964E79"/>
    <w:rsid w:val="009B44A1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6741E"/>
    <w:rsid w:val="00E76A25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A1FB74-CB58-4689-B8FC-FA908BDEA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bc72de-abb3-449c-bd5e-ee72ce611bd5"/>
    <ds:schemaRef ds:uri="c1730600-d580-48fb-9192-b8950ff8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345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Vera Neumann</cp:lastModifiedBy>
  <cp:revision>11</cp:revision>
  <cp:lastPrinted>2010-05-19T07:49:00Z</cp:lastPrinted>
  <dcterms:created xsi:type="dcterms:W3CDTF">2024-06-21T14:14:00Z</dcterms:created>
  <dcterms:modified xsi:type="dcterms:W3CDTF">2026-01-28T10:12:00Z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